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9392C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Roger TOGULL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8D30ED8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Hungerford, Berkshire. Husbandman.</w:t>
      </w:r>
    </w:p>
    <w:p w14:paraId="33ED67B6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B07288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2694D6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Leyceter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Abbot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Osney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Abbey(q.v.), brought a plaint of debt</w:t>
      </w:r>
    </w:p>
    <w:p w14:paraId="5C28AFE1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against him.</w:t>
      </w:r>
    </w:p>
    <w:p w14:paraId="1FF03849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DAC116C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D255253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D3F7D2" w14:textId="77777777" w:rsidR="00AF716C" w:rsidRDefault="00AF716C" w:rsidP="00AF716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August 2021</w:t>
      </w:r>
    </w:p>
    <w:p w14:paraId="1E2056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F3440" w14:textId="77777777" w:rsidR="00AF716C" w:rsidRDefault="00AF716C" w:rsidP="009139A6">
      <w:r>
        <w:separator/>
      </w:r>
    </w:p>
  </w:endnote>
  <w:endnote w:type="continuationSeparator" w:id="0">
    <w:p w14:paraId="24E24325" w14:textId="77777777" w:rsidR="00AF716C" w:rsidRDefault="00AF7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3B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8D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7F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D64E9" w14:textId="77777777" w:rsidR="00AF716C" w:rsidRDefault="00AF716C" w:rsidP="009139A6">
      <w:r>
        <w:separator/>
      </w:r>
    </w:p>
  </w:footnote>
  <w:footnote w:type="continuationSeparator" w:id="0">
    <w:p w14:paraId="198F09F9" w14:textId="77777777" w:rsidR="00AF716C" w:rsidRDefault="00AF7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F2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18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BE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6C"/>
    <w:rsid w:val="000666E0"/>
    <w:rsid w:val="002510B7"/>
    <w:rsid w:val="005C130B"/>
    <w:rsid w:val="00826F5C"/>
    <w:rsid w:val="009139A6"/>
    <w:rsid w:val="009448BB"/>
    <w:rsid w:val="00A3176C"/>
    <w:rsid w:val="00AE65F8"/>
    <w:rsid w:val="00AF716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C04A"/>
  <w15:chartTrackingRefBased/>
  <w15:docId w15:val="{49CA31FF-E486-4AD5-ACA2-588F7395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71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2021-10-02T19:36:00Z</dcterms:created>
  <dcterms:modified xsi:type="dcterms:W3CDTF">2021-10-02T19:36:00Z</dcterms:modified>
</cp:coreProperties>
</file>